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9C395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2DD1272" wp14:editId="06196E51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54A7DA1" w14:textId="2D7834E6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5D3C26">
                                          <w:rPr>
                                            <w:rStyle w:val="Style2"/>
                                          </w:rPr>
                                          <w:t>20</w:t>
                                        </w:r>
                                      </w:p>
                                    </w:sdtContent>
                                  </w:sdt>
                                  <w:p w14:paraId="05C26940" w14:textId="77777777" w:rsidR="00130549" w:rsidRPr="00535962" w:rsidRDefault="005D3C26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303B3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DD1272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54A7DA1" w14:textId="2D7834E6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5D3C26">
                                    <w:rPr>
                                      <w:rStyle w:val="Style2"/>
                                    </w:rPr>
                                    <w:t>20</w:t>
                                  </w:r>
                                </w:p>
                              </w:sdtContent>
                            </w:sdt>
                            <w:p w14:paraId="05C26940" w14:textId="77777777" w:rsidR="00130549" w:rsidRPr="00535962" w:rsidRDefault="005D3C26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6303B3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18A9D72B" wp14:editId="46B059DF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74A443" wp14:editId="73CE9FE3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0A86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4A443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0A20A86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D8C9EA" wp14:editId="0FC6F8F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8E47A7" w14:textId="77777777" w:rsidR="0026335F" w:rsidRPr="0026335F" w:rsidRDefault="005D3C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8C9EA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328E47A7" w14:textId="77777777" w:rsidR="0026335F" w:rsidRPr="0026335F" w:rsidRDefault="005D3C2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4AD9B9" wp14:editId="558F89E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9F9064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8F21BE7" wp14:editId="0B25566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AD9B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9F9064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8F21BE7" wp14:editId="0B25566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AAAB93" wp14:editId="748510DF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5F3BC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AAB93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C5F3BC6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730E4AC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E53F90" wp14:editId="08C4373B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BFE372" w14:textId="77777777" w:rsidR="002E1412" w:rsidRPr="002E1412" w:rsidRDefault="005D3C2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53F9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25BFE372" w14:textId="77777777" w:rsidR="002E1412" w:rsidRPr="002E1412" w:rsidRDefault="005D3C2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9C1878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878396" wp14:editId="6BCFF15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3890C3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78396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D3890C3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07844B7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30F10D0E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A8E8D22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39C909EC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08E81E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619FBE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4DE1419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59EA0B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1894CC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4B541BA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74B5C4E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B39613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7C50FAE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9B6A0AC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E3ED33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D94C9AB" w14:textId="77777777" w:rsidTr="009079FB">
        <w:trPr>
          <w:trHeight w:val="731"/>
        </w:trPr>
        <w:tc>
          <w:tcPr>
            <w:tcW w:w="3402" w:type="dxa"/>
          </w:tcPr>
          <w:p w14:paraId="735411A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35880E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4FB18C61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6963327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410C223D" w14:textId="77777777" w:rsidTr="009079FB">
        <w:trPr>
          <w:trHeight w:val="731"/>
        </w:trPr>
        <w:tc>
          <w:tcPr>
            <w:tcW w:w="3402" w:type="dxa"/>
          </w:tcPr>
          <w:p w14:paraId="700959F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1CC74ED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BAE840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1A5D194" w14:textId="77777777" w:rsidTr="009079FB">
        <w:trPr>
          <w:trHeight w:val="731"/>
        </w:trPr>
        <w:tc>
          <w:tcPr>
            <w:tcW w:w="3402" w:type="dxa"/>
          </w:tcPr>
          <w:p w14:paraId="098A574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420AF8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FAB81F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165BD0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710CFF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B062A2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6D3502EA" w14:textId="77777777" w:rsidTr="009079FB">
        <w:tc>
          <w:tcPr>
            <w:tcW w:w="3229" w:type="dxa"/>
            <w:vAlign w:val="center"/>
          </w:tcPr>
          <w:p w14:paraId="668C7063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34C06BC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4F41ED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344F0A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57442B11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8B143D5" w14:textId="77777777" w:rsidTr="009079FB">
        <w:tc>
          <w:tcPr>
            <w:tcW w:w="3229" w:type="dxa"/>
          </w:tcPr>
          <w:p w14:paraId="25BDBFB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B71DC3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A1A6EB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431748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F47987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383C06" w14:textId="77777777" w:rsidTr="009079FB">
        <w:tc>
          <w:tcPr>
            <w:tcW w:w="3229" w:type="dxa"/>
          </w:tcPr>
          <w:p w14:paraId="33840F2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C47388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5013D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217057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83A5E1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07E1F76" w14:textId="77777777" w:rsidTr="009079FB">
        <w:tc>
          <w:tcPr>
            <w:tcW w:w="3229" w:type="dxa"/>
          </w:tcPr>
          <w:p w14:paraId="3263775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CE611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2E03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5B67B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6A76FF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1899A1C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E9C60B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15F56DF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945D0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288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8EC8E2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6169BA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C5D361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4DAD06" w14:textId="77777777" w:rsidTr="009079FB">
        <w:tc>
          <w:tcPr>
            <w:tcW w:w="3261" w:type="dxa"/>
            <w:vAlign w:val="center"/>
          </w:tcPr>
          <w:p w14:paraId="1EF02E6D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7F31D5F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5EBA600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2C4C2C5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71F1A59E" w14:textId="77777777" w:rsidTr="009079FB">
        <w:tc>
          <w:tcPr>
            <w:tcW w:w="3261" w:type="dxa"/>
          </w:tcPr>
          <w:p w14:paraId="1BF3612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2E1C6F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0A9ADBD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E50E5" w14:textId="77777777" w:rsidTr="009079FB">
        <w:tc>
          <w:tcPr>
            <w:tcW w:w="3261" w:type="dxa"/>
          </w:tcPr>
          <w:p w14:paraId="5E6B93A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00C9E9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F2C419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ED23CC1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271909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185BDA14" w14:textId="77777777" w:rsidTr="009079FB">
        <w:tc>
          <w:tcPr>
            <w:tcW w:w="1560" w:type="dxa"/>
            <w:vAlign w:val="center"/>
          </w:tcPr>
          <w:p w14:paraId="09C551A5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71D9D76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D2A11B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1F67E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485C4F5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68D5513" w14:textId="77777777" w:rsidTr="009079FB">
        <w:tc>
          <w:tcPr>
            <w:tcW w:w="1560" w:type="dxa"/>
          </w:tcPr>
          <w:p w14:paraId="16C9EA3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B2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0F9E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3002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0CDE9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3A18CF8" w14:textId="77777777" w:rsidTr="009079FB">
        <w:tc>
          <w:tcPr>
            <w:tcW w:w="1560" w:type="dxa"/>
          </w:tcPr>
          <w:p w14:paraId="47058A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A8EE2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8F772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DB242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A06D83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67A2DE2" w14:textId="77777777" w:rsidTr="009079FB">
        <w:tc>
          <w:tcPr>
            <w:tcW w:w="1560" w:type="dxa"/>
          </w:tcPr>
          <w:p w14:paraId="47AA01E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016CAE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57332F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F783F2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31A63F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829D15B" w14:textId="77777777" w:rsidTr="009079FB">
        <w:tc>
          <w:tcPr>
            <w:tcW w:w="1560" w:type="dxa"/>
          </w:tcPr>
          <w:p w14:paraId="483F1C8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8374B5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C51A3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3093B8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43D210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7515D8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77E2391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D27407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5E24BA2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7C7DAA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3EDA73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F35D01C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5E7DB32A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174F28C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EC79F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28D0460B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8D7F8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E3E8D2" wp14:editId="1567B99A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62A7C4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E3E8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862A7C4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7FF6B" wp14:editId="301E87B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D8E0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2AF7178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47FF6B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042D8E0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2AF7178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4A054D" wp14:editId="18BA11D3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B6218C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D5DD31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3785E7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BCDDDB8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3BF9C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9E335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050C3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4F510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A6CB8E" wp14:editId="6BDBF21B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71171F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A6CB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3271171F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511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5D3C26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;"/>
  <w14:docId w14:val="033320B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5</cp:revision>
  <cp:lastPrinted>2011-03-04T18:59:00Z</cp:lastPrinted>
  <dcterms:created xsi:type="dcterms:W3CDTF">2021-02-12T22:09:00Z</dcterms:created>
  <dcterms:modified xsi:type="dcterms:W3CDTF">2021-07-02T18:04:00Z</dcterms:modified>
</cp:coreProperties>
</file>